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70CA" w14:textId="044FA86D" w:rsidR="00671F30" w:rsidRDefault="00671F30" w:rsidP="00671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COURBY</w:t>
      </w:r>
      <w:r>
        <w:rPr>
          <w:rFonts w:ascii="Times New Roman" w:hAnsi="Times New Roman" w:cs="Times New Roman"/>
        </w:rPr>
        <w:t xml:space="preserve">      (fl.1484</w:t>
      </w:r>
      <w:r w:rsidR="007C4836">
        <w:rPr>
          <w:rFonts w:ascii="Times New Roman" w:hAnsi="Times New Roman" w:cs="Times New Roman"/>
        </w:rPr>
        <w:t>-1508</w:t>
      </w:r>
      <w:r>
        <w:rPr>
          <w:rFonts w:ascii="Times New Roman" w:hAnsi="Times New Roman" w:cs="Times New Roman"/>
        </w:rPr>
        <w:t>)</w:t>
      </w:r>
    </w:p>
    <w:p w14:paraId="4A6BC734" w14:textId="77777777" w:rsidR="00671F30" w:rsidRDefault="00671F30" w:rsidP="00671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Heigham by Norwich. Carrier.</w:t>
      </w:r>
    </w:p>
    <w:p w14:paraId="23C5FD38" w14:textId="77777777" w:rsidR="00671F30" w:rsidRDefault="00671F30" w:rsidP="00671F30">
      <w:pPr>
        <w:rPr>
          <w:rFonts w:ascii="Times New Roman" w:hAnsi="Times New Roman" w:cs="Times New Roman"/>
        </w:rPr>
      </w:pPr>
    </w:p>
    <w:p w14:paraId="7D901353" w14:textId="77777777" w:rsidR="00671F30" w:rsidRDefault="00671F30" w:rsidP="00671F30">
      <w:pPr>
        <w:rPr>
          <w:rFonts w:ascii="Times New Roman" w:hAnsi="Times New Roman" w:cs="Times New Roman"/>
        </w:rPr>
      </w:pPr>
    </w:p>
    <w:p w14:paraId="1B424A05" w14:textId="77777777" w:rsidR="00671F30" w:rsidRDefault="00671F30" w:rsidP="00671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Henry Wentworth(q.v.) brought a plaint of debt against him.</w:t>
      </w:r>
    </w:p>
    <w:p w14:paraId="591E66D3" w14:textId="60A18FA1" w:rsidR="00671F30" w:rsidRDefault="00671F30" w:rsidP="00671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B786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07E193" w14:textId="77777777" w:rsidR="007C4836" w:rsidRPr="00341D06" w:rsidRDefault="007C4836" w:rsidP="007C4836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  <w:t>1508</w:t>
      </w:r>
      <w:r w:rsidRPr="00341D06">
        <w:rPr>
          <w:rStyle w:val="s1"/>
        </w:rPr>
        <w:tab/>
        <w:t>He made his Will.</w:t>
      </w:r>
    </w:p>
    <w:p w14:paraId="0865AA29" w14:textId="77777777" w:rsidR="007C4836" w:rsidRPr="00341D06" w:rsidRDefault="007C4836" w:rsidP="007C4836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</w:r>
      <w:r w:rsidRPr="00341D06">
        <w:rPr>
          <w:rStyle w:val="s1"/>
        </w:rPr>
        <w:tab/>
        <w:t>(</w:t>
      </w:r>
      <w:hyperlink r:id="rId7" w:history="1">
        <w:r w:rsidRPr="00341D06">
          <w:rPr>
            <w:rStyle w:val="Hyperlink"/>
          </w:rPr>
          <w:t>http://nrocat.norfolk.gov.uk</w:t>
        </w:r>
      </w:hyperlink>
      <w:r w:rsidRPr="00341D06">
        <w:rPr>
          <w:rStyle w:val="s1"/>
        </w:rPr>
        <w:t xml:space="preserve">  Cat. Ref. NCC Will register, Spyltymber 132)</w:t>
      </w:r>
    </w:p>
    <w:p w14:paraId="310FED1B" w14:textId="77777777" w:rsidR="007C4836" w:rsidRDefault="007C4836" w:rsidP="00671F30">
      <w:pPr>
        <w:rPr>
          <w:rFonts w:ascii="Times New Roman" w:hAnsi="Times New Roman" w:cs="Times New Roman"/>
        </w:rPr>
      </w:pPr>
    </w:p>
    <w:p w14:paraId="7E5B91A7" w14:textId="77777777" w:rsidR="00671F30" w:rsidRDefault="00671F30" w:rsidP="00671F30">
      <w:pPr>
        <w:rPr>
          <w:rFonts w:ascii="Times New Roman" w:hAnsi="Times New Roman" w:cs="Times New Roman"/>
        </w:rPr>
      </w:pPr>
    </w:p>
    <w:p w14:paraId="19EFAE2E" w14:textId="77777777" w:rsidR="00671F30" w:rsidRDefault="00671F30" w:rsidP="00671F30">
      <w:pPr>
        <w:rPr>
          <w:rFonts w:ascii="Times New Roman" w:hAnsi="Times New Roman" w:cs="Times New Roman"/>
        </w:rPr>
      </w:pPr>
    </w:p>
    <w:p w14:paraId="1AF9CD97" w14:textId="7EFD1EA2" w:rsidR="00671F30" w:rsidRDefault="00671F30" w:rsidP="00671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April 2019</w:t>
      </w:r>
    </w:p>
    <w:p w14:paraId="4F8D202A" w14:textId="57F08EA4" w:rsidR="007C4836" w:rsidRDefault="007C4836" w:rsidP="00671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2022</w:t>
      </w:r>
    </w:p>
    <w:p w14:paraId="36915269" w14:textId="77777777" w:rsidR="006B2F86" w:rsidRPr="00E71FC3" w:rsidRDefault="007C483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0E563" w14:textId="77777777" w:rsidR="00671F30" w:rsidRDefault="00671F30" w:rsidP="00E71FC3">
      <w:r>
        <w:separator/>
      </w:r>
    </w:p>
  </w:endnote>
  <w:endnote w:type="continuationSeparator" w:id="0">
    <w:p w14:paraId="4C7C1BE3" w14:textId="77777777" w:rsidR="00671F30" w:rsidRDefault="00671F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FD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5340" w14:textId="77777777" w:rsidR="00671F30" w:rsidRDefault="00671F30" w:rsidP="00E71FC3">
      <w:r>
        <w:separator/>
      </w:r>
    </w:p>
  </w:footnote>
  <w:footnote w:type="continuationSeparator" w:id="0">
    <w:p w14:paraId="0129A453" w14:textId="77777777" w:rsidR="00671F30" w:rsidRDefault="00671F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30"/>
    <w:rsid w:val="001A7C09"/>
    <w:rsid w:val="00577BD5"/>
    <w:rsid w:val="00656CBA"/>
    <w:rsid w:val="00671F30"/>
    <w:rsid w:val="006A1F77"/>
    <w:rsid w:val="00733BE7"/>
    <w:rsid w:val="007C48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ABF13"/>
  <w15:chartTrackingRefBased/>
  <w15:docId w15:val="{B8FA54D2-390E-4FBB-A739-DABB1964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F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71F30"/>
    <w:rPr>
      <w:color w:val="0000FF"/>
      <w:u w:val="single"/>
    </w:rPr>
  </w:style>
  <w:style w:type="character" w:customStyle="1" w:styleId="s1">
    <w:name w:val="s1"/>
    <w:basedOn w:val="DefaultParagraphFont"/>
    <w:rsid w:val="007C483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2019-04-09T19:01:00Z</dcterms:created>
  <dcterms:modified xsi:type="dcterms:W3CDTF">2022-01-05T07:59:00Z</dcterms:modified>
</cp:coreProperties>
</file>